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157168BE" w:rsidR="006472FD" w:rsidRPr="00A2740E" w:rsidRDefault="006472FD" w:rsidP="00FD187F">
      <w:pPr>
        <w:tabs>
          <w:tab w:val="right" w:pos="9630"/>
        </w:tabs>
        <w:rPr>
          <w:b/>
        </w:rPr>
      </w:pPr>
      <w:r w:rsidRPr="00A2740E">
        <w:rPr>
          <w:b/>
        </w:rPr>
        <w:t xml:space="preserve">3GPP TSG RAN WG1 </w:t>
      </w:r>
      <w:r w:rsidR="00FA6CC7" w:rsidRPr="00A2740E">
        <w:rPr>
          <w:b/>
        </w:rPr>
        <w:t>#92</w:t>
      </w:r>
      <w:r w:rsidRPr="00A2740E">
        <w:rPr>
          <w:b/>
        </w:rPr>
        <w:tab/>
        <w:t>R1-1</w:t>
      </w:r>
      <w:r w:rsidR="00554813" w:rsidRPr="00A2740E">
        <w:rPr>
          <w:b/>
        </w:rPr>
        <w:t>80</w:t>
      </w:r>
      <w:r w:rsidR="002311C2">
        <w:rPr>
          <w:b/>
        </w:rPr>
        <w:t>3497</w:t>
      </w:r>
      <w:bookmarkStart w:id="0" w:name="_GoBack"/>
      <w:bookmarkEnd w:id="0"/>
    </w:p>
    <w:p w14:paraId="467EED87" w14:textId="5E6BFBA4" w:rsidR="006472FD" w:rsidRPr="00A2740E" w:rsidRDefault="00FA6CC7" w:rsidP="00EB77D5">
      <w:pPr>
        <w:rPr>
          <w:b/>
        </w:rPr>
      </w:pPr>
      <w:r w:rsidRPr="00A2740E">
        <w:rPr>
          <w:b/>
        </w:rPr>
        <w:t>Feb</w:t>
      </w:r>
      <w:r w:rsidR="002C5734" w:rsidRPr="00A2740E">
        <w:rPr>
          <w:b/>
        </w:rPr>
        <w:t xml:space="preserve"> 26</w:t>
      </w:r>
      <w:r w:rsidR="002C5734" w:rsidRPr="00A2740E">
        <w:rPr>
          <w:b/>
          <w:vertAlign w:val="superscript"/>
        </w:rPr>
        <w:t>th</w:t>
      </w:r>
      <w:r w:rsidRPr="00A2740E">
        <w:rPr>
          <w:b/>
        </w:rPr>
        <w:t xml:space="preserve"> – March 2</w:t>
      </w:r>
      <w:r w:rsidRPr="00A2740E">
        <w:rPr>
          <w:b/>
          <w:vertAlign w:val="superscript"/>
        </w:rPr>
        <w:t>nd</w:t>
      </w:r>
      <w:r w:rsidRPr="00A2740E">
        <w:rPr>
          <w:b/>
        </w:rPr>
        <w:t>,</w:t>
      </w:r>
      <w:r w:rsidR="006472FD" w:rsidRPr="00A2740E">
        <w:rPr>
          <w:b/>
        </w:rPr>
        <w:t xml:space="preserve"> 201</w:t>
      </w:r>
      <w:r w:rsidR="002C5734" w:rsidRPr="00A2740E">
        <w:rPr>
          <w:b/>
        </w:rPr>
        <w:t>8</w:t>
      </w:r>
    </w:p>
    <w:p w14:paraId="33C3D330" w14:textId="5C8C20AB" w:rsidR="006472FD" w:rsidRPr="00A2740E" w:rsidRDefault="00FA6CC7" w:rsidP="00FD187F">
      <w:pPr>
        <w:rPr>
          <w:b/>
        </w:rPr>
      </w:pPr>
      <w:r w:rsidRPr="00A2740E">
        <w:rPr>
          <w:b/>
        </w:rPr>
        <w:t>Athens, Greece</w:t>
      </w:r>
    </w:p>
    <w:p w14:paraId="49F194EA" w14:textId="6EAE6775" w:rsidR="00E725B6" w:rsidRPr="00E624D8" w:rsidRDefault="00E725B6" w:rsidP="00EB77D5">
      <w:pPr>
        <w:pStyle w:val="Title"/>
        <w:rPr>
          <w:lang w:eastAsia="ja-JP"/>
        </w:rPr>
      </w:pPr>
      <w:r w:rsidRPr="00E624D8">
        <w:tab/>
      </w:r>
    </w:p>
    <w:p w14:paraId="21FD1CD3" w14:textId="26F2A9CC" w:rsidR="00070460" w:rsidRDefault="00E725B6" w:rsidP="00A2740E">
      <w:pPr>
        <w:tabs>
          <w:tab w:val="left" w:pos="1620"/>
        </w:tabs>
      </w:pPr>
      <w:r w:rsidRPr="00A2740E">
        <w:rPr>
          <w:b/>
        </w:rPr>
        <w:t>Agenda item:</w:t>
      </w:r>
      <w:bookmarkStart w:id="1" w:name="Source"/>
      <w:bookmarkEnd w:id="1"/>
      <w:r w:rsidR="006C7D80" w:rsidRPr="00E624D8">
        <w:tab/>
      </w:r>
      <w:r w:rsidR="00070460">
        <w:t>7</w:t>
      </w:r>
      <w:r w:rsidR="006472FD">
        <w:t>.</w:t>
      </w:r>
      <w:r w:rsidR="001148A2">
        <w:t>6</w:t>
      </w:r>
    </w:p>
    <w:p w14:paraId="6EBDFB6E" w14:textId="3255D5F0" w:rsidR="0068226B" w:rsidRPr="00CC27F5" w:rsidRDefault="0068226B" w:rsidP="00A2740E">
      <w:pPr>
        <w:tabs>
          <w:tab w:val="left" w:pos="1620"/>
        </w:tabs>
      </w:pPr>
      <w:r w:rsidRPr="00CC27F5">
        <w:rPr>
          <w:b/>
        </w:rPr>
        <w:t xml:space="preserve">Source: </w:t>
      </w:r>
      <w:r w:rsidRPr="00CC27F5">
        <w:rPr>
          <w:b/>
        </w:rPr>
        <w:tab/>
      </w:r>
      <w:r w:rsidRPr="00CC27F5">
        <w:t xml:space="preserve">Qualcomm </w:t>
      </w:r>
      <w:r w:rsidR="00802AC5">
        <w:t>Inc</w:t>
      </w:r>
      <w:r w:rsidR="00821167">
        <w:t>orporated</w:t>
      </w:r>
    </w:p>
    <w:p w14:paraId="0963A3D3" w14:textId="0490DA48" w:rsidR="0068226B" w:rsidRPr="0044166C" w:rsidRDefault="0068226B" w:rsidP="00A2740E">
      <w:pPr>
        <w:tabs>
          <w:tab w:val="left" w:pos="1620"/>
        </w:tabs>
      </w:pPr>
      <w:r w:rsidRPr="00CC27F5">
        <w:rPr>
          <w:b/>
        </w:rPr>
        <w:t>Title:</w:t>
      </w:r>
      <w:r w:rsidRPr="00CC27F5">
        <w:t xml:space="preserve"> </w:t>
      </w:r>
      <w:r w:rsidR="00650CAB">
        <w:rPr>
          <w:sz w:val="22"/>
        </w:rPr>
        <w:tab/>
      </w:r>
      <w:r w:rsidR="001148A2" w:rsidRPr="001148A2">
        <w:t>Offline discussion summary on NR-U</w:t>
      </w:r>
    </w:p>
    <w:p w14:paraId="4E9088AE" w14:textId="77777777" w:rsidR="0068226B" w:rsidRPr="00CC27F5" w:rsidRDefault="0068226B" w:rsidP="00A2740E">
      <w:pPr>
        <w:tabs>
          <w:tab w:val="left" w:pos="1620"/>
        </w:tabs>
      </w:pPr>
      <w:r w:rsidRPr="00CC27F5">
        <w:rPr>
          <w:b/>
        </w:rPr>
        <w:t>Document for:</w:t>
      </w:r>
      <w:r w:rsidRPr="00CC27F5">
        <w:tab/>
      </w:r>
      <w:bookmarkStart w:id="2" w:name="DocumentFor"/>
      <w:bookmarkEnd w:id="2"/>
      <w:r w:rsidRPr="00CC27F5">
        <w:t>Discussion</w:t>
      </w:r>
      <w:r w:rsidR="00DA6B8E">
        <w:t xml:space="preserve"> and Decision</w:t>
      </w:r>
    </w:p>
    <w:p w14:paraId="19D84970" w14:textId="141B4FB2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070460">
        <w:t>Background</w:t>
      </w:r>
    </w:p>
    <w:p w14:paraId="42212109" w14:textId="2A67DD8E" w:rsidR="00070460" w:rsidRDefault="00070460" w:rsidP="00EB77D5">
      <w:pPr>
        <w:rPr>
          <w:lang w:val="en-GB"/>
        </w:rPr>
      </w:pPr>
      <w:r>
        <w:rPr>
          <w:lang w:val="en-GB"/>
        </w:rPr>
        <w:t xml:space="preserve">This </w:t>
      </w:r>
      <w:r w:rsidR="00DD699F">
        <w:rPr>
          <w:lang w:val="en-GB"/>
        </w:rPr>
        <w:t xml:space="preserve">paper </w:t>
      </w:r>
      <w:r w:rsidR="007A635C">
        <w:rPr>
          <w:lang w:val="en-GB"/>
        </w:rPr>
        <w:t xml:space="preserve">is the summary </w:t>
      </w:r>
      <w:r w:rsidR="001148A2">
        <w:rPr>
          <w:lang w:val="en-GB"/>
        </w:rPr>
        <w:t>of offline discussion for NR-unlicensed</w:t>
      </w:r>
      <w:r>
        <w:rPr>
          <w:lang w:val="en-GB"/>
        </w:rPr>
        <w:t>.</w:t>
      </w:r>
    </w:p>
    <w:p w14:paraId="6DAB5152" w14:textId="0FC64A77" w:rsidR="001148A2" w:rsidRDefault="001148A2" w:rsidP="00EB77D5">
      <w:pPr>
        <w:rPr>
          <w:lang w:val="en-GB"/>
        </w:rPr>
      </w:pPr>
    </w:p>
    <w:p w14:paraId="45236084" w14:textId="6EA4D5E3" w:rsidR="001148A2" w:rsidRDefault="001148A2" w:rsidP="001148A2">
      <w:pPr>
        <w:pStyle w:val="Heading1"/>
      </w:pPr>
      <w:r>
        <w:t>2</w:t>
      </w:r>
      <w:r>
        <w:tab/>
        <w:t>Previous agreements</w:t>
      </w:r>
    </w:p>
    <w:p w14:paraId="2DB5CE7A" w14:textId="77777777" w:rsidR="001148A2" w:rsidRDefault="001148A2" w:rsidP="001148A2">
      <w:pPr>
        <w:rPr>
          <w:lang w:eastAsia="x-none"/>
        </w:rPr>
      </w:pPr>
      <w:r w:rsidRPr="00F55764">
        <w:rPr>
          <w:highlight w:val="green"/>
          <w:lang w:eastAsia="x-none"/>
        </w:rPr>
        <w:t>Agreement:</w:t>
      </w:r>
    </w:p>
    <w:p w14:paraId="32BEE92D" w14:textId="77777777" w:rsidR="001148A2" w:rsidRDefault="001148A2" w:rsidP="001148A2">
      <w:pPr>
        <w:rPr>
          <w:lang w:eastAsia="x-none"/>
        </w:rPr>
      </w:pPr>
      <w:r>
        <w:rPr>
          <w:lang w:eastAsia="x-none"/>
        </w:rPr>
        <w:t xml:space="preserve">Study the additional functionality needed beyond the specifications for operation in licensed spectrum in the following deployment scenarios. </w:t>
      </w:r>
    </w:p>
    <w:p w14:paraId="6104286E" w14:textId="77777777" w:rsidR="001148A2" w:rsidRPr="00373EDE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>Carrier aggregation between licensed band NR (PCell) and NR-U (SCell)</w:t>
      </w:r>
    </w:p>
    <w:p w14:paraId="778FEFEE" w14:textId="2A2C3B89" w:rsidR="001148A2" w:rsidRPr="00373EDE" w:rsidRDefault="001148A2" w:rsidP="00110214">
      <w:pPr>
        <w:widowControl/>
        <w:numPr>
          <w:ilvl w:val="1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>NR-U SCe</w:t>
      </w:r>
      <w:r w:rsidR="00725219">
        <w:rPr>
          <w:lang w:eastAsia="x-none"/>
        </w:rPr>
        <w:t>a</w:t>
      </w:r>
      <w:r w:rsidRPr="00373EDE">
        <w:rPr>
          <w:lang w:eastAsia="x-none"/>
        </w:rPr>
        <w:t>ll may have both DL and UL, or DL-only.</w:t>
      </w:r>
    </w:p>
    <w:p w14:paraId="67F473D8" w14:textId="77777777" w:rsidR="001148A2" w:rsidRPr="00373EDE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 xml:space="preserve">Dual connectivity </w:t>
      </w:r>
      <w:bookmarkStart w:id="3" w:name="_Hlk500847868"/>
      <w:r w:rsidRPr="00373EDE">
        <w:rPr>
          <w:lang w:eastAsia="x-none"/>
        </w:rPr>
        <w:t>between licensed band LTE (PCell) and NR-U (PSCell)</w:t>
      </w:r>
      <w:bookmarkEnd w:id="3"/>
    </w:p>
    <w:p w14:paraId="280D2560" w14:textId="77777777" w:rsidR="001148A2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>Stand-alone NR-U</w:t>
      </w:r>
    </w:p>
    <w:p w14:paraId="1B5F89AD" w14:textId="77777777" w:rsidR="001148A2" w:rsidRPr="002313EF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>
        <w:rPr>
          <w:lang w:eastAsia="x-none"/>
        </w:rPr>
        <w:t>An NR cell with DL in unlicensed band and UL in licensed band</w:t>
      </w:r>
    </w:p>
    <w:p w14:paraId="3B31755C" w14:textId="77777777" w:rsidR="001148A2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bookmarkStart w:id="4" w:name="_Hlk500847837"/>
      <w:r w:rsidRPr="00373EDE">
        <w:rPr>
          <w:lang w:eastAsia="x-none"/>
        </w:rPr>
        <w:t>Dual connectivity between licensed band NR (PCell) and NR-U (PSCell</w:t>
      </w:r>
      <w:bookmarkEnd w:id="4"/>
      <w:r w:rsidRPr="00373EDE">
        <w:rPr>
          <w:lang w:eastAsia="x-none"/>
        </w:rPr>
        <w:t>)</w:t>
      </w:r>
    </w:p>
    <w:p w14:paraId="2E34E6A5" w14:textId="77777777" w:rsidR="001148A2" w:rsidRDefault="001148A2" w:rsidP="001148A2">
      <w:pPr>
        <w:rPr>
          <w:lang w:eastAsia="x-none"/>
        </w:rPr>
      </w:pPr>
    </w:p>
    <w:p w14:paraId="3E8119B0" w14:textId="576CFFB1" w:rsidR="001148A2" w:rsidRDefault="001148A2" w:rsidP="001148A2">
      <w:pPr>
        <w:rPr>
          <w:lang w:eastAsia="x-none"/>
        </w:rPr>
      </w:pPr>
      <w:r>
        <w:rPr>
          <w:lang w:eastAsia="x-none"/>
        </w:rPr>
        <w:t>Note (to be included in the minutes): Some companies believe that a prioritization among the agreed deployment scenarios may be necessary.</w:t>
      </w:r>
    </w:p>
    <w:p w14:paraId="0B9A0145" w14:textId="43BDA166" w:rsidR="001148A2" w:rsidRDefault="001148A2" w:rsidP="001148A2">
      <w:pPr>
        <w:rPr>
          <w:lang w:eastAsia="x-none"/>
        </w:rPr>
      </w:pPr>
    </w:p>
    <w:p w14:paraId="6D4D5A12" w14:textId="77777777" w:rsidR="007A0F79" w:rsidRDefault="007A0F79" w:rsidP="007A0F79">
      <w:r w:rsidRPr="00A46E74">
        <w:rPr>
          <w:highlight w:val="green"/>
        </w:rPr>
        <w:t>Agreement:</w:t>
      </w:r>
    </w:p>
    <w:p w14:paraId="4B855694" w14:textId="77777777" w:rsidR="007A0F79" w:rsidRPr="001148A2" w:rsidRDefault="007A0F79" w:rsidP="007A0F79">
      <w:pPr>
        <w:numPr>
          <w:ilvl w:val="0"/>
          <w:numId w:val="9"/>
        </w:numPr>
      </w:pPr>
      <w:r w:rsidRPr="001148A2">
        <w:t xml:space="preserve">5GCM </w:t>
      </w:r>
      <w:r>
        <w:t xml:space="preserve">in 38.802 is </w:t>
      </w:r>
      <w:r w:rsidRPr="001148A2">
        <w:t>used for NR-U simulation evaluation</w:t>
      </w:r>
    </w:p>
    <w:p w14:paraId="55575749" w14:textId="77777777" w:rsidR="007A0F79" w:rsidRPr="001148A2" w:rsidRDefault="007A0F79" w:rsidP="007A0F79">
      <w:pPr>
        <w:numPr>
          <w:ilvl w:val="0"/>
          <w:numId w:val="9"/>
        </w:numPr>
      </w:pPr>
      <w:r w:rsidRPr="001148A2">
        <w:t>NR-unlicensed simulation evaluation considers the following scenarios</w:t>
      </w:r>
    </w:p>
    <w:p w14:paraId="12BC7E76" w14:textId="77777777" w:rsidR="007A0F79" w:rsidRDefault="007A0F79" w:rsidP="007A0F79">
      <w:pPr>
        <w:numPr>
          <w:ilvl w:val="1"/>
          <w:numId w:val="9"/>
        </w:numPr>
      </w:pPr>
      <w:r w:rsidRPr="001148A2">
        <w:t>Indoor sub-7GHz, 2 operators</w:t>
      </w:r>
    </w:p>
    <w:p w14:paraId="644C40C5" w14:textId="77777777" w:rsidR="007A0F79" w:rsidRPr="001148A2" w:rsidRDefault="007A0F79" w:rsidP="007A0F79">
      <w:pPr>
        <w:numPr>
          <w:ilvl w:val="1"/>
          <w:numId w:val="9"/>
        </w:numPr>
      </w:pPr>
      <w:r w:rsidRPr="001148A2">
        <w:t>Outdoor Sub-7 GHz, 2 operators</w:t>
      </w:r>
    </w:p>
    <w:p w14:paraId="5C5D9F7B" w14:textId="77777777" w:rsidR="007A0F79" w:rsidRPr="001148A2" w:rsidRDefault="007A0F79" w:rsidP="007A0F79">
      <w:pPr>
        <w:numPr>
          <w:ilvl w:val="1"/>
          <w:numId w:val="9"/>
        </w:numPr>
      </w:pPr>
      <w:r w:rsidRPr="001148A2">
        <w:t>Indoor mmW, 2 Operators</w:t>
      </w:r>
    </w:p>
    <w:p w14:paraId="0EBC0A54" w14:textId="77777777" w:rsidR="007A0F79" w:rsidRDefault="007A0F79" w:rsidP="007A0F79">
      <w:pPr>
        <w:numPr>
          <w:ilvl w:val="1"/>
          <w:numId w:val="9"/>
        </w:numPr>
      </w:pPr>
      <w:r w:rsidRPr="001148A2">
        <w:t>Outdoor mmW, 2 operators</w:t>
      </w:r>
    </w:p>
    <w:p w14:paraId="5EE4E76B" w14:textId="77777777" w:rsidR="007A0F79" w:rsidRDefault="007A0F79" w:rsidP="007A0F79">
      <w:pPr>
        <w:numPr>
          <w:ilvl w:val="1"/>
          <w:numId w:val="9"/>
        </w:numPr>
      </w:pPr>
      <w:r w:rsidRPr="001148A2">
        <w:t>Stadium scenario</w:t>
      </w:r>
      <w:r>
        <w:t xml:space="preserve"> for sub-7GHz, 2 operators, can be optionally considered by interested companies.</w:t>
      </w:r>
    </w:p>
    <w:p w14:paraId="0E8EE8D6" w14:textId="77777777" w:rsidR="007A0F79" w:rsidRDefault="007A0F79" w:rsidP="007A0F79">
      <w:pPr>
        <w:numPr>
          <w:ilvl w:val="1"/>
          <w:numId w:val="9"/>
        </w:numPr>
      </w:pPr>
      <w:r>
        <w:t>Note: RAN1 prioritizes the simulation for sub-7 GHz band. It does not preclude evaluation for above 7 GHz.</w:t>
      </w:r>
    </w:p>
    <w:p w14:paraId="1B8721FA" w14:textId="77777777" w:rsidR="007A0F79" w:rsidRDefault="007A0F79" w:rsidP="007A0F79">
      <w:pPr>
        <w:numPr>
          <w:ilvl w:val="0"/>
          <w:numId w:val="9"/>
        </w:numPr>
      </w:pPr>
      <w:r>
        <w:t>Deployment scenarios to simulate</w:t>
      </w:r>
    </w:p>
    <w:p w14:paraId="2A2F2B32" w14:textId="77777777" w:rsidR="007A0F79" w:rsidRDefault="007A0F79" w:rsidP="007A0F79">
      <w:pPr>
        <w:numPr>
          <w:ilvl w:val="1"/>
          <w:numId w:val="9"/>
        </w:numPr>
      </w:pPr>
      <w:r>
        <w:t>CA between NR licensed cell and NR unlicensed cell</w:t>
      </w:r>
    </w:p>
    <w:p w14:paraId="6E98D98E" w14:textId="77777777" w:rsidR="007A0F79" w:rsidRDefault="007A0F79" w:rsidP="007A0F79">
      <w:pPr>
        <w:numPr>
          <w:ilvl w:val="1"/>
          <w:numId w:val="9"/>
        </w:numPr>
      </w:pPr>
      <w:r>
        <w:t>DC (with LTE and with NR)</w:t>
      </w:r>
    </w:p>
    <w:p w14:paraId="78DF05DB" w14:textId="77777777" w:rsidR="007A0F79" w:rsidRDefault="007A0F79" w:rsidP="007A0F79">
      <w:pPr>
        <w:numPr>
          <w:ilvl w:val="1"/>
          <w:numId w:val="9"/>
        </w:numPr>
      </w:pPr>
      <w:r>
        <w:t>SA</w:t>
      </w:r>
    </w:p>
    <w:p w14:paraId="1EF0AAB5" w14:textId="77777777" w:rsidR="007A0F79" w:rsidRDefault="007A0F79" w:rsidP="007A0F79">
      <w:pPr>
        <w:numPr>
          <w:ilvl w:val="1"/>
          <w:numId w:val="9"/>
        </w:numPr>
      </w:pPr>
      <w:r>
        <w:rPr>
          <w:lang w:eastAsia="x-none"/>
        </w:rPr>
        <w:t>An NR cell with DL in unlicensed band and UL in licensed band</w:t>
      </w:r>
    </w:p>
    <w:p w14:paraId="11D196E2" w14:textId="77777777" w:rsidR="007A0F79" w:rsidRDefault="007A0F79" w:rsidP="007A0F79">
      <w:pPr>
        <w:numPr>
          <w:ilvl w:val="1"/>
          <w:numId w:val="9"/>
        </w:numPr>
      </w:pPr>
      <w:r>
        <w:t>Note: A single set of evaluations may be applicable to multiple scenarios</w:t>
      </w:r>
    </w:p>
    <w:p w14:paraId="30960743" w14:textId="77777777" w:rsidR="007A0F79" w:rsidRDefault="007A0F79" w:rsidP="007A0F79">
      <w:pPr>
        <w:numPr>
          <w:ilvl w:val="1"/>
          <w:numId w:val="9"/>
        </w:numPr>
      </w:pPr>
      <w:r>
        <w:t>Note: Only unlicensed cell(s) is simulated.</w:t>
      </w:r>
    </w:p>
    <w:p w14:paraId="06A160CC" w14:textId="77777777" w:rsidR="007A0F79" w:rsidRDefault="007A0F79" w:rsidP="007A0F79">
      <w:pPr>
        <w:numPr>
          <w:ilvl w:val="1"/>
          <w:numId w:val="9"/>
        </w:numPr>
      </w:pPr>
      <w:r>
        <w:t xml:space="preserve">Note: The licensed cell may not be explicitly modeled in the simulation. Necessary assumptions regarding the presence of the licensed carriers can be made and provided. </w:t>
      </w:r>
    </w:p>
    <w:p w14:paraId="780B2236" w14:textId="77777777" w:rsidR="007A0F79" w:rsidRDefault="007A0F79" w:rsidP="007A0F79">
      <w:pPr>
        <w:numPr>
          <w:ilvl w:val="0"/>
          <w:numId w:val="9"/>
        </w:numPr>
      </w:pPr>
      <w:r>
        <w:t>Coexistence with other networks (e.g. WiFi, LAA LTE, NR-U)</w:t>
      </w:r>
    </w:p>
    <w:p w14:paraId="5E2C62FB" w14:textId="77777777" w:rsidR="007A0F79" w:rsidRDefault="007A0F79" w:rsidP="007A0F79">
      <w:pPr>
        <w:numPr>
          <w:ilvl w:val="1"/>
          <w:numId w:val="9"/>
        </w:numPr>
      </w:pPr>
      <w:r>
        <w:t>When coexistence with WiFi is evaluated, only consider deployed WiFi systems (e.g. 11ac for 5 GHz)</w:t>
      </w:r>
    </w:p>
    <w:p w14:paraId="67DE30A4" w14:textId="77777777" w:rsidR="007A0F79" w:rsidRDefault="007A0F79" w:rsidP="007A0F79">
      <w:pPr>
        <w:numPr>
          <w:ilvl w:val="2"/>
          <w:numId w:val="9"/>
        </w:numPr>
      </w:pPr>
      <w:r>
        <w:t>Fairness criterion for coexistence with 11ax can be further discussed at plenary level</w:t>
      </w:r>
    </w:p>
    <w:p w14:paraId="51FCEE46" w14:textId="77777777" w:rsidR="007A0F79" w:rsidRDefault="007A0F79" w:rsidP="007A0F79">
      <w:pPr>
        <w:numPr>
          <w:ilvl w:val="2"/>
          <w:numId w:val="9"/>
        </w:numPr>
      </w:pPr>
      <w:r>
        <w:t>The coexistence evaluation applies to 5GHz band (11ac) and 60GHz (11ad)</w:t>
      </w:r>
    </w:p>
    <w:p w14:paraId="6F4DE671" w14:textId="77777777" w:rsidR="007A0F79" w:rsidRPr="00C73740" w:rsidRDefault="007A0F79" w:rsidP="007A0F79">
      <w:pPr>
        <w:numPr>
          <w:ilvl w:val="2"/>
          <w:numId w:val="9"/>
        </w:numPr>
      </w:pPr>
      <w:r>
        <w:t xml:space="preserve">From SID: </w:t>
      </w:r>
      <w:r>
        <w:rPr>
          <w:bCs/>
        </w:rPr>
        <w:t>NR-based operation in unlicensed spectrum should not impact deployed Wi-Fi services (data, video and voice services) more than an additional Wi-Fi network on the same carrier</w:t>
      </w:r>
    </w:p>
    <w:p w14:paraId="1A8E764A" w14:textId="77777777" w:rsidR="007A0F79" w:rsidRDefault="007A0F79" w:rsidP="007A0F79">
      <w:pPr>
        <w:numPr>
          <w:ilvl w:val="1"/>
          <w:numId w:val="9"/>
        </w:numPr>
      </w:pPr>
      <w:r>
        <w:t xml:space="preserve">For sub-7 GHz bands, coexistence simulations will be performed using technology neutral assumptions </w:t>
      </w:r>
      <w:r>
        <w:lastRenderedPageBreak/>
        <w:t>(eg. channel access mechanism) at an arbitrary carrier frequency in 5GHz band for application to bands other than 5GHz which may become available subject to regulations</w:t>
      </w:r>
    </w:p>
    <w:p w14:paraId="665CA476" w14:textId="77777777" w:rsidR="007A0F79" w:rsidRPr="00CA04BE" w:rsidRDefault="007A0F79" w:rsidP="007A0F79">
      <w:pPr>
        <w:numPr>
          <w:ilvl w:val="2"/>
          <w:numId w:val="9"/>
        </w:numPr>
      </w:pPr>
      <w:r w:rsidRPr="00CA04BE">
        <w:t>Note: The study assumes regulation will provide the framework concerning the protection for the techonologies not using unlicensed access in those bands</w:t>
      </w:r>
    </w:p>
    <w:p w14:paraId="0B1E29D2" w14:textId="77777777" w:rsidR="007A0F79" w:rsidRDefault="007A0F79" w:rsidP="007A0F79"/>
    <w:p w14:paraId="1F3726CC" w14:textId="77777777" w:rsidR="007A0F79" w:rsidRDefault="007A0F79" w:rsidP="007A0F79">
      <w:pPr>
        <w:rPr>
          <w:lang w:eastAsia="x-none"/>
        </w:rPr>
      </w:pPr>
      <w:r>
        <w:rPr>
          <w:lang w:eastAsia="x-none"/>
        </w:rPr>
        <w:t>Note (to be included in the minutes): Some companies believe that a prioritization among the agreed simulation scenarios may be necessary.</w:t>
      </w:r>
    </w:p>
    <w:p w14:paraId="21D81ADB" w14:textId="77777777" w:rsidR="007A0F79" w:rsidRDefault="007A0F79" w:rsidP="007A0F79">
      <w:pPr>
        <w:rPr>
          <w:lang w:eastAsia="x-none"/>
        </w:rPr>
      </w:pPr>
    </w:p>
    <w:p w14:paraId="7A8B069E" w14:textId="77777777" w:rsidR="007A0F79" w:rsidRDefault="007A0F79" w:rsidP="007A0F79">
      <w:r w:rsidRPr="00CD33AA">
        <w:rPr>
          <w:highlight w:val="green"/>
        </w:rPr>
        <w:t>Agreement:</w:t>
      </w:r>
    </w:p>
    <w:p w14:paraId="4289CB0B" w14:textId="77777777" w:rsidR="007A0F79" w:rsidRPr="006F3A3C" w:rsidRDefault="007A0F79" w:rsidP="007A0F79">
      <w:r>
        <w:t>The following network topologies are included in the evaluations:</w:t>
      </w:r>
    </w:p>
    <w:p w14:paraId="3B3F3159" w14:textId="77777777" w:rsidR="007A0F79" w:rsidRDefault="007A0F79" w:rsidP="007A0F79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Indoor sub7GHz, choose one of the following options</w:t>
      </w:r>
    </w:p>
    <w:p w14:paraId="025500B2" w14:textId="77777777" w:rsidR="007A0F79" w:rsidRPr="001148A2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Option 1: R</w:t>
      </w:r>
      <w:r w:rsidRPr="001148A2">
        <w:rPr>
          <w:lang w:eastAsia="en-US"/>
        </w:rPr>
        <w:t>euse 38.802 indoor hotspot topology and allocating half of the gNBs to each operator (6+6)</w:t>
      </w:r>
    </w:p>
    <w:p w14:paraId="12086C95" w14:textId="77777777" w:rsidR="007A0F79" w:rsidRPr="001148A2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 xml:space="preserve">Option 2: </w:t>
      </w:r>
      <w:r w:rsidRPr="001148A2">
        <w:rPr>
          <w:lang w:eastAsia="en-US"/>
        </w:rPr>
        <w:t>Reuse 38.802 indoor hotspot topology but further reduce gNB density (3+3)</w:t>
      </w:r>
    </w:p>
    <w:p w14:paraId="683A4148" w14:textId="77777777" w:rsidR="007A0F79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Option 3: Based on IEEE indoor enterprise model with modifications</w:t>
      </w:r>
    </w:p>
    <w:p w14:paraId="1DE75DFF" w14:textId="77777777" w:rsidR="007A0F79" w:rsidRDefault="007A0F79" w:rsidP="007A0F79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Outdoor sub7GHz</w:t>
      </w:r>
    </w:p>
    <w:p w14:paraId="500DB642" w14:textId="77777777" w:rsidR="007A0F79" w:rsidRPr="001148A2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 w:rsidRPr="001148A2">
        <w:rPr>
          <w:lang w:eastAsia="en-US"/>
        </w:rPr>
        <w:t>NR dense urban scenario with two layers, but only consider the micro layer</w:t>
      </w:r>
    </w:p>
    <w:p w14:paraId="3915EBC7" w14:textId="77777777" w:rsidR="007A0F79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 w:rsidRPr="001148A2">
        <w:rPr>
          <w:lang w:eastAsia="en-US"/>
        </w:rPr>
        <w:t>Randomly drop one micro layer per operator</w:t>
      </w:r>
    </w:p>
    <w:p w14:paraId="1902F70E" w14:textId="77777777" w:rsidR="007A0F79" w:rsidRDefault="007A0F79" w:rsidP="007A0F79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Indoor mmW</w:t>
      </w:r>
    </w:p>
    <w:p w14:paraId="21CC8BAF" w14:textId="77777777" w:rsidR="007A0F79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Reuse indoor sub7GHz topology</w:t>
      </w:r>
    </w:p>
    <w:p w14:paraId="3F1789DF" w14:textId="77777777" w:rsidR="007A0F79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Parameter changes may be needed and submitted together with simulation results</w:t>
      </w:r>
    </w:p>
    <w:p w14:paraId="05110CED" w14:textId="77777777" w:rsidR="007A0F79" w:rsidRDefault="007A0F79" w:rsidP="007A0F79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Outdoor mmW</w:t>
      </w:r>
    </w:p>
    <w:p w14:paraId="7A299C90" w14:textId="77777777" w:rsidR="007A0F79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Reuse outdoor sub7GHz topology</w:t>
      </w:r>
    </w:p>
    <w:p w14:paraId="2968308F" w14:textId="77777777" w:rsidR="007A0F79" w:rsidRDefault="007A0F79" w:rsidP="007A0F79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Parameter changes may be needed and submitted together with simulation results</w:t>
      </w:r>
    </w:p>
    <w:p w14:paraId="5CE59268" w14:textId="77777777" w:rsidR="007A0F79" w:rsidRPr="00E00E24" w:rsidRDefault="007A0F79" w:rsidP="001148A2">
      <w:pPr>
        <w:rPr>
          <w:lang w:eastAsia="x-none"/>
        </w:rPr>
      </w:pPr>
    </w:p>
    <w:p w14:paraId="44AE6657" w14:textId="5D1EB75A" w:rsidR="001148A2" w:rsidRDefault="001148A2" w:rsidP="001148A2">
      <w:pPr>
        <w:rPr>
          <w:lang w:eastAsia="en-US"/>
        </w:rPr>
      </w:pPr>
    </w:p>
    <w:p w14:paraId="7E6CD175" w14:textId="37DA7713" w:rsidR="001148A2" w:rsidRDefault="001148A2" w:rsidP="001148A2">
      <w:pPr>
        <w:pStyle w:val="Heading1"/>
      </w:pPr>
      <w:r>
        <w:t>3</w:t>
      </w:r>
      <w:r>
        <w:tab/>
        <w:t>Discussion points</w:t>
      </w:r>
    </w:p>
    <w:p w14:paraId="51171B42" w14:textId="535AA927" w:rsidR="001148A2" w:rsidRDefault="006F3A3C" w:rsidP="001148A2">
      <w:pPr>
        <w:rPr>
          <w:lang w:eastAsia="x-none"/>
        </w:rPr>
      </w:pPr>
      <w:r>
        <w:rPr>
          <w:highlight w:val="yellow"/>
          <w:lang w:eastAsia="x-none"/>
        </w:rPr>
        <w:t>Offline agreement</w:t>
      </w:r>
      <w:r w:rsidR="00725219">
        <w:rPr>
          <w:highlight w:val="yellow"/>
          <w:lang w:eastAsia="x-none"/>
        </w:rPr>
        <w:t xml:space="preserve"> (for AI 7.6)</w:t>
      </w:r>
      <w:r w:rsidR="001148A2" w:rsidRPr="004F24DD">
        <w:rPr>
          <w:highlight w:val="yellow"/>
          <w:lang w:eastAsia="x-none"/>
        </w:rPr>
        <w:t>:</w:t>
      </w:r>
    </w:p>
    <w:p w14:paraId="7E7D9ECB" w14:textId="77777777" w:rsidR="001148A2" w:rsidRDefault="001148A2" w:rsidP="00110214">
      <w:pPr>
        <w:widowControl/>
        <w:numPr>
          <w:ilvl w:val="0"/>
          <w:numId w:val="8"/>
        </w:numPr>
        <w:jc w:val="left"/>
        <w:rPr>
          <w:lang w:eastAsia="x-none"/>
        </w:rPr>
      </w:pPr>
      <w:r>
        <w:rPr>
          <w:lang w:eastAsia="x-none"/>
        </w:rPr>
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</w:r>
    </w:p>
    <w:p w14:paraId="3441E08F" w14:textId="77777777" w:rsidR="001148A2" w:rsidRDefault="001148A2" w:rsidP="00110214">
      <w:pPr>
        <w:widowControl/>
        <w:numPr>
          <w:ilvl w:val="1"/>
          <w:numId w:val="8"/>
        </w:numPr>
        <w:jc w:val="left"/>
        <w:rPr>
          <w:lang w:eastAsia="x-none"/>
        </w:rPr>
      </w:pPr>
      <w:r>
        <w:rPr>
          <w:lang w:eastAsia="x-none"/>
        </w:rPr>
        <w:t>FFS: The definition of the frequency ranges</w:t>
      </w:r>
    </w:p>
    <w:p w14:paraId="5E50AFE1" w14:textId="77777777" w:rsidR="001148A2" w:rsidRDefault="001148A2" w:rsidP="00110214">
      <w:pPr>
        <w:widowControl/>
        <w:numPr>
          <w:ilvl w:val="1"/>
          <w:numId w:val="8"/>
        </w:numPr>
        <w:jc w:val="left"/>
        <w:rPr>
          <w:lang w:eastAsia="x-none"/>
        </w:rPr>
      </w:pPr>
      <w:r>
        <w:rPr>
          <w:lang w:eastAsia="x-none"/>
        </w:rPr>
        <w:t>Note: Optimizations for a particular frequency band may be necessary.</w:t>
      </w:r>
    </w:p>
    <w:p w14:paraId="5A51969D" w14:textId="7B668638" w:rsidR="00EA2749" w:rsidRDefault="001148A2" w:rsidP="00EA2749">
      <w:pPr>
        <w:widowControl/>
        <w:numPr>
          <w:ilvl w:val="1"/>
          <w:numId w:val="8"/>
        </w:numPr>
        <w:jc w:val="left"/>
        <w:rPr>
          <w:lang w:eastAsia="x-none"/>
        </w:rPr>
      </w:pPr>
      <w:r>
        <w:rPr>
          <w:lang w:eastAsia="x-none"/>
        </w:rPr>
        <w:t>Note: Channel bandwidths below 5 MHz are not targeted</w:t>
      </w:r>
    </w:p>
    <w:p w14:paraId="047F0703" w14:textId="398FA73D" w:rsidR="00EA2749" w:rsidRDefault="00EA2749" w:rsidP="00EA2749">
      <w:pPr>
        <w:widowControl/>
        <w:numPr>
          <w:ilvl w:val="0"/>
          <w:numId w:val="7"/>
        </w:numPr>
        <w:jc w:val="left"/>
        <w:rPr>
          <w:lang w:eastAsia="x-none"/>
        </w:rPr>
      </w:pPr>
      <w:r>
        <w:rPr>
          <w:lang w:eastAsia="x-none"/>
        </w:rPr>
        <w:t>The study targets the design of channel access procedures for frequency bands based on coexistence and regulatory considerations applicable to the band</w:t>
      </w:r>
      <w:r w:rsidRPr="00EA2749">
        <w:rPr>
          <w:lang w:eastAsia="x-none"/>
        </w:rPr>
        <w:t>.</w:t>
      </w:r>
    </w:p>
    <w:p w14:paraId="0F78B2C8" w14:textId="323EEC41" w:rsidR="000E6B2F" w:rsidRDefault="00EA2749" w:rsidP="000E6B2F">
      <w:pPr>
        <w:widowControl/>
        <w:numPr>
          <w:ilvl w:val="0"/>
          <w:numId w:val="7"/>
        </w:numPr>
        <w:jc w:val="left"/>
        <w:rPr>
          <w:lang w:eastAsia="x-none"/>
        </w:rPr>
      </w:pPr>
      <w:r>
        <w:rPr>
          <w:lang w:eastAsia="x-none"/>
        </w:rPr>
        <w:t>Note: The study includes identification of procedures for technology neutral channel access for frequency bands that may become available subject to regulations.</w:t>
      </w:r>
    </w:p>
    <w:p w14:paraId="4395DA88" w14:textId="07DCE330" w:rsidR="000E6B2F" w:rsidRDefault="000E6B2F" w:rsidP="000E6B2F">
      <w:pPr>
        <w:widowControl/>
        <w:numPr>
          <w:ilvl w:val="1"/>
          <w:numId w:val="7"/>
        </w:numPr>
        <w:jc w:val="left"/>
        <w:rPr>
          <w:lang w:eastAsia="x-none"/>
        </w:rPr>
      </w:pPr>
      <w:r w:rsidRPr="000E6B2F">
        <w:rPr>
          <w:lang w:eastAsia="x-none"/>
        </w:rPr>
        <w:t>The study assumes regulation will provide the framework concerning the protection for the techonologies not using unlicensed access in those bands</w:t>
      </w:r>
      <w:r>
        <w:rPr>
          <w:lang w:eastAsia="x-none"/>
        </w:rPr>
        <w:t>.</w:t>
      </w:r>
    </w:p>
    <w:p w14:paraId="7BCD3E9B" w14:textId="392AE527" w:rsidR="001148A2" w:rsidRDefault="001148A2" w:rsidP="001148A2">
      <w:pPr>
        <w:rPr>
          <w:lang w:val="en-GB" w:eastAsia="en-US"/>
        </w:rPr>
      </w:pPr>
    </w:p>
    <w:p w14:paraId="28F57447" w14:textId="2FBACEE0" w:rsidR="00725219" w:rsidRPr="00725219" w:rsidRDefault="00F370DB" w:rsidP="00725219">
      <w:pPr>
        <w:rPr>
          <w:lang w:eastAsia="x-none"/>
        </w:rPr>
      </w:pPr>
      <w:r w:rsidRPr="00A836B3">
        <w:rPr>
          <w:highlight w:val="yellow"/>
          <w:lang w:eastAsia="x-none"/>
        </w:rPr>
        <w:t>Offline agreement</w:t>
      </w:r>
      <w:r w:rsidR="007A0F79" w:rsidRPr="00A836B3">
        <w:rPr>
          <w:highlight w:val="yellow"/>
          <w:lang w:eastAsia="x-none"/>
        </w:rPr>
        <w:t xml:space="preserve"> </w:t>
      </w:r>
      <w:r w:rsidR="00A836B3" w:rsidRPr="00A836B3">
        <w:rPr>
          <w:highlight w:val="yellow"/>
          <w:lang w:eastAsia="x-none"/>
        </w:rPr>
        <w:t>(</w:t>
      </w:r>
      <w:r w:rsidR="007A0F79" w:rsidRPr="00A836B3">
        <w:rPr>
          <w:highlight w:val="yellow"/>
          <w:lang w:eastAsia="x-none"/>
        </w:rPr>
        <w:t>for AI 7.6.3)</w:t>
      </w:r>
    </w:p>
    <w:p w14:paraId="5AC4414A" w14:textId="2FA3EFC4" w:rsidR="000E6B2F" w:rsidRDefault="000E6B2F" w:rsidP="00725219">
      <w:pPr>
        <w:rPr>
          <w:lang w:eastAsia="x-none"/>
        </w:rPr>
      </w:pPr>
      <w:r>
        <w:rPr>
          <w:lang w:eastAsia="x-none"/>
        </w:rPr>
        <w:t>From RAN1 design perspective, the study is not limited to a particular unlicensed band.</w:t>
      </w:r>
    </w:p>
    <w:p w14:paraId="3DA5EB8D" w14:textId="77777777" w:rsidR="00725219" w:rsidRDefault="00725219" w:rsidP="001148A2">
      <w:pPr>
        <w:rPr>
          <w:lang w:val="en-GB" w:eastAsia="en-US"/>
        </w:rPr>
      </w:pPr>
    </w:p>
    <w:p w14:paraId="6D37228B" w14:textId="2BD7CFF0" w:rsidR="008349F6" w:rsidRDefault="008349F6" w:rsidP="000C0BCB">
      <w:pPr>
        <w:rPr>
          <w:lang w:eastAsia="en-US"/>
        </w:rPr>
      </w:pPr>
    </w:p>
    <w:p w14:paraId="480CAE1F" w14:textId="77777777" w:rsidR="001148A2" w:rsidRPr="001148A2" w:rsidRDefault="001148A2" w:rsidP="001148A2">
      <w:pPr>
        <w:rPr>
          <w:lang w:eastAsia="en-US"/>
        </w:rPr>
      </w:pPr>
    </w:p>
    <w:sectPr w:rsidR="001148A2" w:rsidRPr="001148A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9694D" w14:textId="77777777" w:rsidR="002F6AEB" w:rsidRDefault="002F6AEB" w:rsidP="00EB77D5">
      <w:r>
        <w:separator/>
      </w:r>
    </w:p>
  </w:endnote>
  <w:endnote w:type="continuationSeparator" w:id="0">
    <w:p w14:paraId="6A5D99FF" w14:textId="77777777" w:rsidR="002F6AEB" w:rsidRDefault="002F6AEB" w:rsidP="00EB77D5">
      <w:r>
        <w:continuationSeparator/>
      </w:r>
    </w:p>
  </w:endnote>
  <w:endnote w:type="continuationNotice" w:id="1">
    <w:p w14:paraId="5A2F94EF" w14:textId="77777777" w:rsidR="002F6AEB" w:rsidRDefault="002F6AEB" w:rsidP="00EB7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FD37B5" w:rsidRDefault="00FD37B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FD37B5" w:rsidRDefault="00FD37B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2E0D11F9" w:rsidR="00FD37B5" w:rsidRDefault="00FD37B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11C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11C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52DED" w14:textId="77777777" w:rsidR="002F6AEB" w:rsidRDefault="002F6AEB" w:rsidP="00EB77D5">
      <w:r>
        <w:separator/>
      </w:r>
    </w:p>
  </w:footnote>
  <w:footnote w:type="continuationSeparator" w:id="0">
    <w:p w14:paraId="51415DF4" w14:textId="77777777" w:rsidR="002F6AEB" w:rsidRDefault="002F6AEB" w:rsidP="00EB77D5">
      <w:r>
        <w:continuationSeparator/>
      </w:r>
    </w:p>
  </w:footnote>
  <w:footnote w:type="continuationNotice" w:id="1">
    <w:p w14:paraId="44CC5035" w14:textId="77777777" w:rsidR="002F6AEB" w:rsidRDefault="002F6AEB" w:rsidP="00EB77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FD37B5" w:rsidRDefault="00FD37B5" w:rsidP="00EB77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49401C"/>
    <w:multiLevelType w:val="hybridMultilevel"/>
    <w:tmpl w:val="5C2A3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E521E"/>
    <w:multiLevelType w:val="hybridMultilevel"/>
    <w:tmpl w:val="DAFC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300FE"/>
    <w:rsid w:val="00030EDE"/>
    <w:rsid w:val="00030F08"/>
    <w:rsid w:val="00030F74"/>
    <w:rsid w:val="000319C1"/>
    <w:rsid w:val="00031EDD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2DA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2002"/>
    <w:rsid w:val="000820C9"/>
    <w:rsid w:val="0008257A"/>
    <w:rsid w:val="00083322"/>
    <w:rsid w:val="000840E7"/>
    <w:rsid w:val="00084255"/>
    <w:rsid w:val="00084C78"/>
    <w:rsid w:val="00085465"/>
    <w:rsid w:val="00085C0B"/>
    <w:rsid w:val="00086277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CAE"/>
    <w:rsid w:val="000B5E4A"/>
    <w:rsid w:val="000B68FD"/>
    <w:rsid w:val="000B6D3D"/>
    <w:rsid w:val="000B7447"/>
    <w:rsid w:val="000B7D5E"/>
    <w:rsid w:val="000C0BCB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479C"/>
    <w:rsid w:val="000C6447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AB6"/>
    <w:rsid w:val="000D2E6D"/>
    <w:rsid w:val="000D3387"/>
    <w:rsid w:val="000D37FA"/>
    <w:rsid w:val="000D39FA"/>
    <w:rsid w:val="000D41F3"/>
    <w:rsid w:val="000D4324"/>
    <w:rsid w:val="000D4414"/>
    <w:rsid w:val="000D4DE6"/>
    <w:rsid w:val="000D545E"/>
    <w:rsid w:val="000D593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B2F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214"/>
    <w:rsid w:val="0011051C"/>
    <w:rsid w:val="00110AE3"/>
    <w:rsid w:val="00111011"/>
    <w:rsid w:val="001115C0"/>
    <w:rsid w:val="00111AD9"/>
    <w:rsid w:val="00112653"/>
    <w:rsid w:val="00112B8F"/>
    <w:rsid w:val="00112CFB"/>
    <w:rsid w:val="001134DA"/>
    <w:rsid w:val="0011388C"/>
    <w:rsid w:val="001140FA"/>
    <w:rsid w:val="001146A3"/>
    <w:rsid w:val="001148A2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427"/>
    <w:rsid w:val="00172C20"/>
    <w:rsid w:val="00174550"/>
    <w:rsid w:val="001746E6"/>
    <w:rsid w:val="00174883"/>
    <w:rsid w:val="00174DDB"/>
    <w:rsid w:val="00174F22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907C8"/>
    <w:rsid w:val="00191727"/>
    <w:rsid w:val="00191EBF"/>
    <w:rsid w:val="00191F2D"/>
    <w:rsid w:val="001925E5"/>
    <w:rsid w:val="00192BC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5DD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F3"/>
    <w:rsid w:val="00200BF9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C5D"/>
    <w:rsid w:val="002226B5"/>
    <w:rsid w:val="00222DEC"/>
    <w:rsid w:val="00223126"/>
    <w:rsid w:val="00223127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1C2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6C52"/>
    <w:rsid w:val="00246EF9"/>
    <w:rsid w:val="0024718C"/>
    <w:rsid w:val="00247627"/>
    <w:rsid w:val="002477F4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5CBC"/>
    <w:rsid w:val="002562E9"/>
    <w:rsid w:val="00256B8F"/>
    <w:rsid w:val="00257A62"/>
    <w:rsid w:val="00260107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4C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53DF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B1"/>
    <w:rsid w:val="002C0364"/>
    <w:rsid w:val="002C0397"/>
    <w:rsid w:val="002C0779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B03"/>
    <w:rsid w:val="002D0657"/>
    <w:rsid w:val="002D08DC"/>
    <w:rsid w:val="002D13B7"/>
    <w:rsid w:val="002D19E5"/>
    <w:rsid w:val="002D20FC"/>
    <w:rsid w:val="002D26FA"/>
    <w:rsid w:val="002D2B4E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6AEB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AC7"/>
    <w:rsid w:val="00303FDB"/>
    <w:rsid w:val="003044B9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7E57"/>
    <w:rsid w:val="0034150F"/>
    <w:rsid w:val="0034298C"/>
    <w:rsid w:val="0034305B"/>
    <w:rsid w:val="0034379F"/>
    <w:rsid w:val="00343E84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1512"/>
    <w:rsid w:val="0036185C"/>
    <w:rsid w:val="00361AFA"/>
    <w:rsid w:val="00362C5A"/>
    <w:rsid w:val="00362FFF"/>
    <w:rsid w:val="00363653"/>
    <w:rsid w:val="00364283"/>
    <w:rsid w:val="003643CE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48D9"/>
    <w:rsid w:val="00385DBB"/>
    <w:rsid w:val="00386B71"/>
    <w:rsid w:val="003871D9"/>
    <w:rsid w:val="00387771"/>
    <w:rsid w:val="00387B4D"/>
    <w:rsid w:val="00387C45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550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B9C"/>
    <w:rsid w:val="003D35CB"/>
    <w:rsid w:val="003D3C11"/>
    <w:rsid w:val="003D4350"/>
    <w:rsid w:val="003D4409"/>
    <w:rsid w:val="003D4A54"/>
    <w:rsid w:val="003D5717"/>
    <w:rsid w:val="003D5868"/>
    <w:rsid w:val="003D5B80"/>
    <w:rsid w:val="003D5D01"/>
    <w:rsid w:val="003D6678"/>
    <w:rsid w:val="003D676A"/>
    <w:rsid w:val="003D6861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17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50D3B"/>
    <w:rsid w:val="00450D54"/>
    <w:rsid w:val="00450E4C"/>
    <w:rsid w:val="00451419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607"/>
    <w:rsid w:val="00483063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128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0B8"/>
    <w:rsid w:val="004D6240"/>
    <w:rsid w:val="004D66C7"/>
    <w:rsid w:val="004D6794"/>
    <w:rsid w:val="004D7316"/>
    <w:rsid w:val="004D7374"/>
    <w:rsid w:val="004D7903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6E70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51DA"/>
    <w:rsid w:val="00525515"/>
    <w:rsid w:val="005255CE"/>
    <w:rsid w:val="00525CAE"/>
    <w:rsid w:val="005261AD"/>
    <w:rsid w:val="00526653"/>
    <w:rsid w:val="00526C8A"/>
    <w:rsid w:val="00527489"/>
    <w:rsid w:val="00527DB2"/>
    <w:rsid w:val="00527EFE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2E0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813"/>
    <w:rsid w:val="00554999"/>
    <w:rsid w:val="00554B3D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1FA5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45C4"/>
    <w:rsid w:val="00575248"/>
    <w:rsid w:val="00575716"/>
    <w:rsid w:val="005758CE"/>
    <w:rsid w:val="00575E94"/>
    <w:rsid w:val="005770BC"/>
    <w:rsid w:val="005772B3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2E9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15F5"/>
    <w:rsid w:val="005B1CC4"/>
    <w:rsid w:val="005B1D3E"/>
    <w:rsid w:val="005B2EB8"/>
    <w:rsid w:val="005B33A1"/>
    <w:rsid w:val="005B459B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78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3A32"/>
    <w:rsid w:val="00604BFD"/>
    <w:rsid w:val="00605093"/>
    <w:rsid w:val="0060515F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E00"/>
    <w:rsid w:val="00640222"/>
    <w:rsid w:val="00640BFB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4471"/>
    <w:rsid w:val="0064640A"/>
    <w:rsid w:val="006472FD"/>
    <w:rsid w:val="00647D2D"/>
    <w:rsid w:val="00650854"/>
    <w:rsid w:val="00650A04"/>
    <w:rsid w:val="00650CAB"/>
    <w:rsid w:val="006510F4"/>
    <w:rsid w:val="006514E4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F0F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1E7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630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0FC7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22CC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3A3C"/>
    <w:rsid w:val="006F57A2"/>
    <w:rsid w:val="006F59D4"/>
    <w:rsid w:val="006F5CDF"/>
    <w:rsid w:val="006F60E0"/>
    <w:rsid w:val="006F6A49"/>
    <w:rsid w:val="006F6BE1"/>
    <w:rsid w:val="006F6DBE"/>
    <w:rsid w:val="006F71EC"/>
    <w:rsid w:val="006F738F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219"/>
    <w:rsid w:val="00725CB6"/>
    <w:rsid w:val="00726281"/>
    <w:rsid w:val="0072667F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0F79"/>
    <w:rsid w:val="007A14CC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635C"/>
    <w:rsid w:val="007A765B"/>
    <w:rsid w:val="007B0253"/>
    <w:rsid w:val="007B0E3D"/>
    <w:rsid w:val="007B1061"/>
    <w:rsid w:val="007B1306"/>
    <w:rsid w:val="007B1792"/>
    <w:rsid w:val="007B1B64"/>
    <w:rsid w:val="007B1F0D"/>
    <w:rsid w:val="007B2638"/>
    <w:rsid w:val="007B2D8B"/>
    <w:rsid w:val="007B3D17"/>
    <w:rsid w:val="007B448A"/>
    <w:rsid w:val="007B4B0D"/>
    <w:rsid w:val="007B4C6D"/>
    <w:rsid w:val="007B4E3F"/>
    <w:rsid w:val="007B522A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C12"/>
    <w:rsid w:val="007D4FF2"/>
    <w:rsid w:val="007D512C"/>
    <w:rsid w:val="007D526F"/>
    <w:rsid w:val="007D5794"/>
    <w:rsid w:val="007D5BD7"/>
    <w:rsid w:val="007D62B4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3AB7"/>
    <w:rsid w:val="007E4238"/>
    <w:rsid w:val="007E448C"/>
    <w:rsid w:val="007E4E4F"/>
    <w:rsid w:val="007E6477"/>
    <w:rsid w:val="007E6576"/>
    <w:rsid w:val="007E686B"/>
    <w:rsid w:val="007E6D46"/>
    <w:rsid w:val="007E6DA8"/>
    <w:rsid w:val="007E7A3E"/>
    <w:rsid w:val="007F05E0"/>
    <w:rsid w:val="007F0AE2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2E8"/>
    <w:rsid w:val="00832C18"/>
    <w:rsid w:val="0083388D"/>
    <w:rsid w:val="00833F12"/>
    <w:rsid w:val="0083411C"/>
    <w:rsid w:val="008343CB"/>
    <w:rsid w:val="00834512"/>
    <w:rsid w:val="008349F6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1883"/>
    <w:rsid w:val="008535B0"/>
    <w:rsid w:val="00853A21"/>
    <w:rsid w:val="00853BD0"/>
    <w:rsid w:val="00854983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446"/>
    <w:rsid w:val="00864A2A"/>
    <w:rsid w:val="00865455"/>
    <w:rsid w:val="00865DE1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FA3"/>
    <w:rsid w:val="008810FA"/>
    <w:rsid w:val="0088124B"/>
    <w:rsid w:val="008813B7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5DAD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1E42"/>
    <w:rsid w:val="008922DF"/>
    <w:rsid w:val="0089290E"/>
    <w:rsid w:val="00892C2E"/>
    <w:rsid w:val="0089357C"/>
    <w:rsid w:val="008949CC"/>
    <w:rsid w:val="00894DB2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5AB0"/>
    <w:rsid w:val="008B7441"/>
    <w:rsid w:val="008C0743"/>
    <w:rsid w:val="008C0794"/>
    <w:rsid w:val="008C084B"/>
    <w:rsid w:val="008C0DB5"/>
    <w:rsid w:val="008C1581"/>
    <w:rsid w:val="008C17CD"/>
    <w:rsid w:val="008C2453"/>
    <w:rsid w:val="008C2920"/>
    <w:rsid w:val="008C32F7"/>
    <w:rsid w:val="008C3B57"/>
    <w:rsid w:val="008C3FE5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23C7"/>
    <w:rsid w:val="008F2A4E"/>
    <w:rsid w:val="008F36D6"/>
    <w:rsid w:val="008F3DC9"/>
    <w:rsid w:val="008F4107"/>
    <w:rsid w:val="008F4807"/>
    <w:rsid w:val="008F49DA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59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6D"/>
    <w:rsid w:val="00936F26"/>
    <w:rsid w:val="00937B6B"/>
    <w:rsid w:val="0094086F"/>
    <w:rsid w:val="00940AA2"/>
    <w:rsid w:val="00940B68"/>
    <w:rsid w:val="00940DF4"/>
    <w:rsid w:val="009418DC"/>
    <w:rsid w:val="00941A1C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3BA3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8D0"/>
    <w:rsid w:val="009959BC"/>
    <w:rsid w:val="0099611B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CD"/>
    <w:rsid w:val="009A788B"/>
    <w:rsid w:val="009A7E1C"/>
    <w:rsid w:val="009B003C"/>
    <w:rsid w:val="009B0DFC"/>
    <w:rsid w:val="009B1767"/>
    <w:rsid w:val="009B2465"/>
    <w:rsid w:val="009B27FF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1E6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C769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E5F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430"/>
    <w:rsid w:val="00A21AAA"/>
    <w:rsid w:val="00A21FEA"/>
    <w:rsid w:val="00A224A1"/>
    <w:rsid w:val="00A23DD3"/>
    <w:rsid w:val="00A2470A"/>
    <w:rsid w:val="00A2481C"/>
    <w:rsid w:val="00A2627F"/>
    <w:rsid w:val="00A26883"/>
    <w:rsid w:val="00A2740E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70E"/>
    <w:rsid w:val="00A4626A"/>
    <w:rsid w:val="00A4648A"/>
    <w:rsid w:val="00A46B10"/>
    <w:rsid w:val="00A46F1F"/>
    <w:rsid w:val="00A46FAD"/>
    <w:rsid w:val="00A472DB"/>
    <w:rsid w:val="00A473E1"/>
    <w:rsid w:val="00A5044D"/>
    <w:rsid w:val="00A50B00"/>
    <w:rsid w:val="00A50E51"/>
    <w:rsid w:val="00A511D4"/>
    <w:rsid w:val="00A514EB"/>
    <w:rsid w:val="00A518FF"/>
    <w:rsid w:val="00A521E0"/>
    <w:rsid w:val="00A52BE9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3A78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430"/>
    <w:rsid w:val="00A83463"/>
    <w:rsid w:val="00A836B3"/>
    <w:rsid w:val="00A8389D"/>
    <w:rsid w:val="00A83BF1"/>
    <w:rsid w:val="00A84298"/>
    <w:rsid w:val="00A842D6"/>
    <w:rsid w:val="00A844C6"/>
    <w:rsid w:val="00A8523D"/>
    <w:rsid w:val="00A853A6"/>
    <w:rsid w:val="00A854CA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40B"/>
    <w:rsid w:val="00AA2CD8"/>
    <w:rsid w:val="00AA2E90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A7E3F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68D5"/>
    <w:rsid w:val="00AB7192"/>
    <w:rsid w:val="00AB76D5"/>
    <w:rsid w:val="00AB78AC"/>
    <w:rsid w:val="00AC0D75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A62"/>
    <w:rsid w:val="00AD1B03"/>
    <w:rsid w:val="00AD1D48"/>
    <w:rsid w:val="00AD1DFE"/>
    <w:rsid w:val="00AD1F3F"/>
    <w:rsid w:val="00AD2D96"/>
    <w:rsid w:val="00AD3328"/>
    <w:rsid w:val="00AD3B9D"/>
    <w:rsid w:val="00AD3BEC"/>
    <w:rsid w:val="00AD5A1F"/>
    <w:rsid w:val="00AD5B99"/>
    <w:rsid w:val="00AD732B"/>
    <w:rsid w:val="00AD7927"/>
    <w:rsid w:val="00AD7E7F"/>
    <w:rsid w:val="00AE00F1"/>
    <w:rsid w:val="00AE0B70"/>
    <w:rsid w:val="00AE0F2E"/>
    <w:rsid w:val="00AE12DA"/>
    <w:rsid w:val="00AE1DAA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4C9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6DE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AE9"/>
    <w:rsid w:val="00B52D01"/>
    <w:rsid w:val="00B54CD5"/>
    <w:rsid w:val="00B553CF"/>
    <w:rsid w:val="00B553DB"/>
    <w:rsid w:val="00B558AB"/>
    <w:rsid w:val="00B55957"/>
    <w:rsid w:val="00B560F8"/>
    <w:rsid w:val="00B561EC"/>
    <w:rsid w:val="00B566E0"/>
    <w:rsid w:val="00B5685D"/>
    <w:rsid w:val="00B57736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4973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30F"/>
    <w:rsid w:val="00B84F7F"/>
    <w:rsid w:val="00B8620A"/>
    <w:rsid w:val="00B86DBB"/>
    <w:rsid w:val="00B86FC3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4AC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3C7"/>
    <w:rsid w:val="00BD689C"/>
    <w:rsid w:val="00BD68BE"/>
    <w:rsid w:val="00BD7365"/>
    <w:rsid w:val="00BD7F9E"/>
    <w:rsid w:val="00BE09DC"/>
    <w:rsid w:val="00BE0D74"/>
    <w:rsid w:val="00BE131C"/>
    <w:rsid w:val="00BE1378"/>
    <w:rsid w:val="00BE1A06"/>
    <w:rsid w:val="00BE20F7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2F"/>
    <w:rsid w:val="00BF7D43"/>
    <w:rsid w:val="00C00B95"/>
    <w:rsid w:val="00C00D06"/>
    <w:rsid w:val="00C00D60"/>
    <w:rsid w:val="00C01233"/>
    <w:rsid w:val="00C013A3"/>
    <w:rsid w:val="00C01B4D"/>
    <w:rsid w:val="00C025D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F74"/>
    <w:rsid w:val="00C11183"/>
    <w:rsid w:val="00C118E4"/>
    <w:rsid w:val="00C119B3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195"/>
    <w:rsid w:val="00C232DD"/>
    <w:rsid w:val="00C24018"/>
    <w:rsid w:val="00C241E7"/>
    <w:rsid w:val="00C2423A"/>
    <w:rsid w:val="00C2448C"/>
    <w:rsid w:val="00C24DDC"/>
    <w:rsid w:val="00C24EE5"/>
    <w:rsid w:val="00C259E3"/>
    <w:rsid w:val="00C26A24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1A5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3D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CB1"/>
    <w:rsid w:val="00C72712"/>
    <w:rsid w:val="00C7296E"/>
    <w:rsid w:val="00C72AD3"/>
    <w:rsid w:val="00C73242"/>
    <w:rsid w:val="00C7357D"/>
    <w:rsid w:val="00C73740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FA2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580"/>
    <w:rsid w:val="00C96FBB"/>
    <w:rsid w:val="00C96FE0"/>
    <w:rsid w:val="00C97A6E"/>
    <w:rsid w:val="00C97AF1"/>
    <w:rsid w:val="00CA04BE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A8D"/>
    <w:rsid w:val="00CC606C"/>
    <w:rsid w:val="00CC68F3"/>
    <w:rsid w:val="00CC6B47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2ECD"/>
    <w:rsid w:val="00D33313"/>
    <w:rsid w:val="00D33410"/>
    <w:rsid w:val="00D33783"/>
    <w:rsid w:val="00D33EF4"/>
    <w:rsid w:val="00D344C9"/>
    <w:rsid w:val="00D34666"/>
    <w:rsid w:val="00D34F9F"/>
    <w:rsid w:val="00D35D6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3E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C95"/>
    <w:rsid w:val="00D81307"/>
    <w:rsid w:val="00D820F3"/>
    <w:rsid w:val="00D822CA"/>
    <w:rsid w:val="00D8381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C7FB6"/>
    <w:rsid w:val="00DD132F"/>
    <w:rsid w:val="00DD1521"/>
    <w:rsid w:val="00DD1C2F"/>
    <w:rsid w:val="00DD1ED7"/>
    <w:rsid w:val="00DD242B"/>
    <w:rsid w:val="00DD2C54"/>
    <w:rsid w:val="00DD3430"/>
    <w:rsid w:val="00DD35A0"/>
    <w:rsid w:val="00DD596C"/>
    <w:rsid w:val="00DD59E6"/>
    <w:rsid w:val="00DD6396"/>
    <w:rsid w:val="00DD699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12D8"/>
    <w:rsid w:val="00E0160D"/>
    <w:rsid w:val="00E0175D"/>
    <w:rsid w:val="00E01843"/>
    <w:rsid w:val="00E02337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5E0"/>
    <w:rsid w:val="00E14911"/>
    <w:rsid w:val="00E14913"/>
    <w:rsid w:val="00E150B1"/>
    <w:rsid w:val="00E153EC"/>
    <w:rsid w:val="00E1546F"/>
    <w:rsid w:val="00E15B8D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15CB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3C1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B70"/>
    <w:rsid w:val="00E5413F"/>
    <w:rsid w:val="00E541D0"/>
    <w:rsid w:val="00E543CA"/>
    <w:rsid w:val="00E54EC5"/>
    <w:rsid w:val="00E5533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213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2749"/>
    <w:rsid w:val="00EA316D"/>
    <w:rsid w:val="00EA42BA"/>
    <w:rsid w:val="00EA4F96"/>
    <w:rsid w:val="00EA531A"/>
    <w:rsid w:val="00EA589B"/>
    <w:rsid w:val="00EA5E2E"/>
    <w:rsid w:val="00EA7499"/>
    <w:rsid w:val="00EA74E3"/>
    <w:rsid w:val="00EA7744"/>
    <w:rsid w:val="00EA7995"/>
    <w:rsid w:val="00EB0644"/>
    <w:rsid w:val="00EB178A"/>
    <w:rsid w:val="00EB2435"/>
    <w:rsid w:val="00EB268B"/>
    <w:rsid w:val="00EB3027"/>
    <w:rsid w:val="00EB306C"/>
    <w:rsid w:val="00EB313A"/>
    <w:rsid w:val="00EB3495"/>
    <w:rsid w:val="00EB534C"/>
    <w:rsid w:val="00EB55CC"/>
    <w:rsid w:val="00EB5BE5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319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943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1D7"/>
    <w:rsid w:val="00F046B1"/>
    <w:rsid w:val="00F04932"/>
    <w:rsid w:val="00F04CF6"/>
    <w:rsid w:val="00F04ED5"/>
    <w:rsid w:val="00F05BA0"/>
    <w:rsid w:val="00F05EED"/>
    <w:rsid w:val="00F06093"/>
    <w:rsid w:val="00F062B0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762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0DB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0E"/>
    <w:rsid w:val="00F50F51"/>
    <w:rsid w:val="00F51318"/>
    <w:rsid w:val="00F51929"/>
    <w:rsid w:val="00F51BD2"/>
    <w:rsid w:val="00F523A6"/>
    <w:rsid w:val="00F52631"/>
    <w:rsid w:val="00F52A4B"/>
    <w:rsid w:val="00F53186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76"/>
    <w:rsid w:val="00F837DD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6CC7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6D87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7B5"/>
    <w:rsid w:val="00FD3822"/>
    <w:rsid w:val="00FD45CD"/>
    <w:rsid w:val="00FD4CC0"/>
    <w:rsid w:val="00FD5AFC"/>
    <w:rsid w:val="00FD618D"/>
    <w:rsid w:val="00FD61FE"/>
    <w:rsid w:val="00FD621F"/>
    <w:rsid w:val="00FD690A"/>
    <w:rsid w:val="00FD6A3D"/>
    <w:rsid w:val="00FD6BB9"/>
    <w:rsid w:val="00FD6EC5"/>
    <w:rsid w:val="00FD6F42"/>
    <w:rsid w:val="00FD7313"/>
    <w:rsid w:val="00FD750C"/>
    <w:rsid w:val="00FD7635"/>
    <w:rsid w:val="00FE098B"/>
    <w:rsid w:val="00FE0C6B"/>
    <w:rsid w:val="00FE15ED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7699"/>
    <w:pPr>
      <w:widowControl w:val="0"/>
      <w:jc w:val="both"/>
    </w:pPr>
    <w:rPr>
      <w:rFonts w:asciiTheme="minorHAnsi" w:eastAsiaTheme="minorEastAsia" w:hAnsiTheme="minorHAnsi" w:cstheme="minorBidi"/>
      <w:kern w:val="2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EB77D5"/>
    <w:pPr>
      <w:numPr>
        <w:numId w:val="3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4"/>
      </w:numPr>
    </w:pPr>
  </w:style>
  <w:style w:type="character" w:customStyle="1" w:styleId="bulletChar">
    <w:name w:val="bullet Char"/>
    <w:basedOn w:val="B10"/>
    <w:link w:val="bullet"/>
    <w:rsid w:val="0072667F"/>
    <w:rPr>
      <w:rFonts w:asciiTheme="minorHAnsi" w:eastAsia="Times New Roman" w:hAnsiTheme="minorHAnsi" w:cstheme="minorBidi"/>
      <w:kern w:val="2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EB77D5"/>
    <w:rPr>
      <w:rFonts w:asciiTheme="minorHAnsi" w:eastAsia="Times New Roman" w:hAnsiTheme="minorHAnsi" w:cstheme="minorBidi"/>
      <w:kern w:val="2"/>
      <w:szCs w:val="24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 w:cs="Times New Roman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  <w:style w:type="character" w:styleId="Hyperlink">
    <w:name w:val="Hyperlink"/>
    <w:basedOn w:val="DefaultParagraphFont"/>
    <w:rsid w:val="00885D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5DA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5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4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1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7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1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4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4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9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9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2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0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7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8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0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4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HR33RHYHUWRF-4-6481</_dlc_DocId>
    <_dlc_DocIdUrl xmlns="c06861ca-3f08-4d07-bff7-bb15bac121f4">
      <Url>https://projects.qualcomm.com/sites/pentari/_layouts/15/DocIdRedir.aspx?ID=HR33RHYHUWRF-4-6481</Url>
      <Description>HR33RHYHUWRF-4-6481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ABD1CD02-D4EC-4770-9C1A-3463479C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8572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slot format indication</vt:lpstr>
    </vt:vector>
  </TitlesOfParts>
  <Company>Qualcomm Inc.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slot format indication</dc:title>
  <dc:subject/>
  <dc:creator>Qualcomm Europe</dc:creator>
  <cp:keywords/>
  <cp:lastModifiedBy>Jing Sun</cp:lastModifiedBy>
  <cp:revision>102</cp:revision>
  <cp:lastPrinted>2010-10-04T23:31:00Z</cp:lastPrinted>
  <dcterms:created xsi:type="dcterms:W3CDTF">2017-11-28T01:22:00Z</dcterms:created>
  <dcterms:modified xsi:type="dcterms:W3CDTF">2018-03-02T09:15:00Z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261368ff-fcfd-493a-89e7-6e514aad4e0a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